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8C" w:rsidRPr="00CA7C3D" w:rsidRDefault="00AF4F8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AF4F8C" w:rsidRPr="00CA7C3D" w:rsidRDefault="00AF4F8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AF4F8C" w:rsidRPr="00CA7C3D" w:rsidRDefault="00AF4F8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F4F8C" w:rsidRPr="00CA7C3D" w:rsidRDefault="00AF4F8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AF4F8C" w:rsidRPr="00CA7C3D" w:rsidRDefault="00AF4F8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27.10.2022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314</w:t>
      </w:r>
    </w:p>
    <w:p w:rsidR="00AF4F8C" w:rsidRPr="00CA7C3D" w:rsidRDefault="00AF4F8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AF4F8C" w:rsidRPr="00CA7C3D" w:rsidRDefault="00AF4F8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 Унечского муниципального района Брянской области</w:t>
      </w:r>
    </w:p>
    <w:p w:rsidR="00AF4F8C" w:rsidRPr="00CA7C3D" w:rsidRDefault="00AF4F8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AF4F8C" w:rsidRPr="00FC5F2F" w:rsidRDefault="00AF4F8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</w:t>
      </w:r>
      <w:r>
        <w:t xml:space="preserve"> 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AF4F8C" w:rsidRDefault="00AF4F8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AF4F8C" w:rsidRPr="00336C1F" w:rsidRDefault="00AF4F8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AF4F8C" w:rsidRPr="00F13FF3" w:rsidRDefault="00AF4F8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AF4F8C" w:rsidRPr="00F13FF3" w:rsidRDefault="00AF4F8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126 074</w:t>
      </w:r>
      <w:r w:rsidRPr="00F13FF3">
        <w:rPr>
          <w:lang w:eastAsia="ru-RU"/>
        </w:rPr>
        <w:t>кв.м;</w:t>
      </w:r>
    </w:p>
    <w:p w:rsidR="00AF4F8C" w:rsidRPr="00F13FF3" w:rsidRDefault="00AF4F8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AF4F8C" w:rsidRPr="00F13FF3" w:rsidRDefault="00AF4F8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AF4F8C" w:rsidRDefault="00AF4F8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84786</w:t>
      </w:r>
      <w:r w:rsidRPr="00250EE0">
        <w:rPr>
          <w:lang w:eastAsia="ru-RU"/>
        </w:rPr>
        <w:t>кв.м;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AF4F8C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140447</w:t>
      </w:r>
      <w:r w:rsidRPr="00250EE0">
        <w:rPr>
          <w:lang w:eastAsia="ru-RU"/>
        </w:rPr>
        <w:t>кв.м;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27 316</w:t>
      </w:r>
      <w:r w:rsidRPr="00250EE0">
        <w:rPr>
          <w:lang w:eastAsia="ru-RU"/>
        </w:rPr>
        <w:t>кв.м;</w:t>
      </w:r>
    </w:p>
    <w:p w:rsidR="00AF4F8C" w:rsidRPr="00250EE0" w:rsidRDefault="00AF4F8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AF4F8C" w:rsidRDefault="00AF4F8C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AF4F8C" w:rsidRPr="00F13FF3" w:rsidRDefault="00AF4F8C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AF4F8C" w:rsidRPr="00F13FF3" w:rsidRDefault="00AF4F8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AF4F8C" w:rsidRPr="00F13FF3" w:rsidRDefault="00AF4F8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F4F8C" w:rsidRPr="0050051F" w:rsidRDefault="00AF4F8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AF4F8C" w:rsidRPr="0050051F" w:rsidRDefault="00AF4F8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AF4F8C" w:rsidRPr="0050051F" w:rsidRDefault="00AF4F8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AF4F8C" w:rsidRDefault="00AF4F8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AF4F8C" w:rsidRDefault="00AF4F8C" w:rsidP="00095619">
      <w:pPr>
        <w:spacing w:line="240" w:lineRule="auto"/>
        <w:jc w:val="both"/>
        <w:rPr>
          <w:lang w:eastAsia="ru-RU"/>
        </w:rPr>
      </w:pPr>
    </w:p>
    <w:p w:rsidR="00AF4F8C" w:rsidRDefault="00AF4F8C" w:rsidP="00095619">
      <w:pPr>
        <w:spacing w:line="240" w:lineRule="auto"/>
        <w:rPr>
          <w:lang w:eastAsia="ru-RU"/>
        </w:rPr>
      </w:pPr>
    </w:p>
    <w:p w:rsidR="00AF4F8C" w:rsidRPr="0050051F" w:rsidRDefault="00AF4F8C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</w:t>
      </w:r>
      <w:r>
        <w:rPr>
          <w:lang w:eastAsia="ru-RU"/>
        </w:rPr>
        <w:t xml:space="preserve">                                                                  </w:t>
      </w:r>
      <w:r w:rsidRPr="0050051F">
        <w:rPr>
          <w:lang w:eastAsia="ru-RU"/>
        </w:rPr>
        <w:t xml:space="preserve">   </w:t>
      </w:r>
      <w:r>
        <w:rPr>
          <w:lang w:eastAsia="ru-RU"/>
        </w:rPr>
        <w:t xml:space="preserve">     А.М. Кусков</w:t>
      </w:r>
    </w:p>
    <w:p w:rsidR="00AF4F8C" w:rsidRPr="0050051F" w:rsidRDefault="00AF4F8C" w:rsidP="00095619">
      <w:pPr>
        <w:spacing w:line="240" w:lineRule="auto"/>
        <w:rPr>
          <w:lang w:eastAsia="ru-RU"/>
        </w:rPr>
      </w:pPr>
    </w:p>
    <w:p w:rsidR="00AF4F8C" w:rsidRPr="0050051F" w:rsidRDefault="00AF4F8C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AF4F8C" w:rsidRPr="0050051F" w:rsidTr="00245566">
        <w:trPr>
          <w:trHeight w:val="1890"/>
        </w:trPr>
        <w:tc>
          <w:tcPr>
            <w:tcW w:w="10316" w:type="dxa"/>
          </w:tcPr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AF4F8C" w:rsidRPr="0050051F" w:rsidRDefault="00AF4F8C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AF4F8C" w:rsidRDefault="00AF4F8C" w:rsidP="00102B37">
      <w:pPr>
        <w:spacing w:line="240" w:lineRule="auto"/>
        <w:rPr>
          <w:lang w:eastAsia="ru-RU"/>
        </w:rPr>
      </w:pPr>
    </w:p>
    <w:p w:rsidR="00AF4F8C" w:rsidRPr="0050051F" w:rsidRDefault="00AF4F8C" w:rsidP="00095619">
      <w:pPr>
        <w:spacing w:line="240" w:lineRule="auto"/>
        <w:rPr>
          <w:lang w:eastAsia="ru-RU"/>
        </w:rPr>
      </w:pPr>
    </w:p>
    <w:p w:rsidR="00AF4F8C" w:rsidRPr="00060422" w:rsidRDefault="00AF4F8C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AF4F8C" w:rsidRPr="00336C1F" w:rsidRDefault="00AF4F8C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AF4F8C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F8C" w:rsidRDefault="00AF4F8C" w:rsidP="006F0F01">
      <w:pPr>
        <w:spacing w:line="240" w:lineRule="auto"/>
      </w:pPr>
      <w:r>
        <w:separator/>
      </w:r>
    </w:p>
  </w:endnote>
  <w:endnote w:type="continuationSeparator" w:id="1">
    <w:p w:rsidR="00AF4F8C" w:rsidRDefault="00AF4F8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F8C" w:rsidRDefault="00AF4F8C" w:rsidP="006F0F01">
      <w:pPr>
        <w:spacing w:line="240" w:lineRule="auto"/>
      </w:pPr>
      <w:r>
        <w:separator/>
      </w:r>
    </w:p>
  </w:footnote>
  <w:footnote w:type="continuationSeparator" w:id="1">
    <w:p w:rsidR="00AF4F8C" w:rsidRDefault="00AF4F8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45566"/>
    <w:rsid w:val="00250EE0"/>
    <w:rsid w:val="00263661"/>
    <w:rsid w:val="002667AF"/>
    <w:rsid w:val="00296FBB"/>
    <w:rsid w:val="00336C1F"/>
    <w:rsid w:val="00370C22"/>
    <w:rsid w:val="00372606"/>
    <w:rsid w:val="00453CB3"/>
    <w:rsid w:val="00480486"/>
    <w:rsid w:val="00484E3B"/>
    <w:rsid w:val="004919E2"/>
    <w:rsid w:val="00493EDC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AF4F8C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2E7C"/>
    <w:rsid w:val="00C64F97"/>
    <w:rsid w:val="00C85A88"/>
    <w:rsid w:val="00CA7C3D"/>
    <w:rsid w:val="00D07175"/>
    <w:rsid w:val="00D71959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A54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ED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3</Pages>
  <Words>774</Words>
  <Characters>4414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31</cp:revision>
  <cp:lastPrinted>2022-11-01T11:31:00Z</cp:lastPrinted>
  <dcterms:created xsi:type="dcterms:W3CDTF">2021-06-24T09:26:00Z</dcterms:created>
  <dcterms:modified xsi:type="dcterms:W3CDTF">2022-11-14T06:31:00Z</dcterms:modified>
</cp:coreProperties>
</file>